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A00" w14:textId="77777777" w:rsidR="004978DE" w:rsidRPr="00690BA6" w:rsidRDefault="004978DE" w:rsidP="004978D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BAYSTON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FB50B8A" w14:textId="77777777" w:rsidR="004978DE" w:rsidRDefault="004978DE" w:rsidP="004978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F88894C" w14:textId="77777777" w:rsidR="004978DE" w:rsidRDefault="004978DE" w:rsidP="004978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7EC1E" w14:textId="77777777" w:rsidR="004978DE" w:rsidRDefault="004978DE" w:rsidP="004978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A2DFD" w14:textId="77777777" w:rsidR="004978DE" w:rsidRDefault="004978DE" w:rsidP="004978D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6EC31CBF" w14:textId="77777777" w:rsidR="004978DE" w:rsidRDefault="004978DE" w:rsidP="004978D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E32C36C" w14:textId="77777777" w:rsidR="004978DE" w:rsidRDefault="004978DE" w:rsidP="004978D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C7FDFC7" w14:textId="77777777" w:rsidR="004978DE" w:rsidRDefault="004978DE" w:rsidP="004978D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0B88B18" w14:textId="77777777" w:rsidR="004978DE" w:rsidRDefault="004978DE" w:rsidP="004978D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BCDB3A" w14:textId="77777777" w:rsidR="004978DE" w:rsidRDefault="004978DE" w:rsidP="004978D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 April 2021</w:t>
      </w:r>
    </w:p>
    <w:p w14:paraId="574FDB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591C" w14:textId="77777777" w:rsidR="004978DE" w:rsidRDefault="004978DE" w:rsidP="009139A6">
      <w:r>
        <w:separator/>
      </w:r>
    </w:p>
  </w:endnote>
  <w:endnote w:type="continuationSeparator" w:id="0">
    <w:p w14:paraId="1A39724D" w14:textId="77777777" w:rsidR="004978DE" w:rsidRDefault="004978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D6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ED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19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88DD" w14:textId="77777777" w:rsidR="004978DE" w:rsidRDefault="004978DE" w:rsidP="009139A6">
      <w:r>
        <w:separator/>
      </w:r>
    </w:p>
  </w:footnote>
  <w:footnote w:type="continuationSeparator" w:id="0">
    <w:p w14:paraId="78866994" w14:textId="77777777" w:rsidR="004978DE" w:rsidRDefault="004978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73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BE3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78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8DE"/>
    <w:rsid w:val="000666E0"/>
    <w:rsid w:val="002510B7"/>
    <w:rsid w:val="004978D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66EC4"/>
  <w15:chartTrackingRefBased/>
  <w15:docId w15:val="{5D387621-3E6A-4D46-8375-62AA7580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2021-04-22T11:20:00Z</dcterms:created>
  <dcterms:modified xsi:type="dcterms:W3CDTF">2021-04-22T11:20:00Z</dcterms:modified>
</cp:coreProperties>
</file>